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86" w:rsidRPr="00C701F1" w:rsidRDefault="001A2F86" w:rsidP="00D86CF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 5</w:t>
      </w:r>
      <w:bookmarkStart w:id="0" w:name="_GoBack"/>
      <w:bookmarkEnd w:id="0"/>
    </w:p>
    <w:p w:rsidR="001A2F86" w:rsidRPr="00C701F1" w:rsidRDefault="001A2F86" w:rsidP="00D86CF7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35</w:t>
      </w:r>
      <w:r w:rsidRPr="00C701F1">
        <w:rPr>
          <w:sz w:val="28"/>
          <w:szCs w:val="28"/>
        </w:rPr>
        <w:t xml:space="preserve"> сессии Совета депутатов</w:t>
      </w:r>
    </w:p>
    <w:p w:rsidR="001A2F86" w:rsidRPr="00C701F1" w:rsidRDefault="001A2F86" w:rsidP="00D86CF7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Круглоозерного сельсовета Убинского</w:t>
      </w:r>
    </w:p>
    <w:p w:rsidR="001A2F86" w:rsidRPr="00C701F1" w:rsidRDefault="001A2F86" w:rsidP="00D86CF7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района Новосибирской области</w:t>
      </w:r>
    </w:p>
    <w:p w:rsidR="001A2F86" w:rsidRDefault="001A2F86" w:rsidP="00D86CF7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 xml:space="preserve">от </w:t>
      </w:r>
      <w:r>
        <w:rPr>
          <w:sz w:val="28"/>
          <w:szCs w:val="28"/>
        </w:rPr>
        <w:t>20.12.2019</w:t>
      </w:r>
      <w:r w:rsidRPr="00C701F1">
        <w:rPr>
          <w:sz w:val="28"/>
          <w:szCs w:val="28"/>
        </w:rPr>
        <w:t xml:space="preserve"> №</w:t>
      </w:r>
      <w:r>
        <w:rPr>
          <w:sz w:val="28"/>
          <w:szCs w:val="28"/>
        </w:rPr>
        <w:t> 173</w:t>
      </w:r>
    </w:p>
    <w:p w:rsidR="001A2F86" w:rsidRPr="005532BB" w:rsidRDefault="001A2F86" w:rsidP="00D86CF7">
      <w:pPr>
        <w:jc w:val="right"/>
        <w:rPr>
          <w:sz w:val="28"/>
          <w:szCs w:val="28"/>
        </w:rPr>
      </w:pPr>
    </w:p>
    <w:p w:rsidR="001A2F86" w:rsidRPr="005532BB" w:rsidRDefault="001A2F86" w:rsidP="003B4120">
      <w:pPr>
        <w:rPr>
          <w:sz w:val="28"/>
          <w:szCs w:val="28"/>
        </w:rPr>
      </w:pPr>
    </w:p>
    <w:p w:rsidR="001A2F86" w:rsidRDefault="001A2F86" w:rsidP="003B4120">
      <w:pPr>
        <w:jc w:val="center"/>
        <w:rPr>
          <w:b/>
          <w:bCs/>
          <w:sz w:val="28"/>
          <w:szCs w:val="28"/>
        </w:rPr>
      </w:pPr>
      <w:r w:rsidRPr="003B4120">
        <w:rPr>
          <w:b/>
          <w:bCs/>
          <w:sz w:val="28"/>
          <w:szCs w:val="28"/>
        </w:rPr>
        <w:t>Распределение бюджетных ассигнований по разделам, подразделам, целевым</w:t>
      </w:r>
      <w:r>
        <w:rPr>
          <w:b/>
          <w:bCs/>
          <w:sz w:val="28"/>
          <w:szCs w:val="28"/>
        </w:rPr>
        <w:t xml:space="preserve"> статьям и группам видов расходов классификации расходов бюджета Круглоозерного сельсовета Убинского района</w:t>
      </w:r>
    </w:p>
    <w:p w:rsidR="001A2F86" w:rsidRDefault="001A2F86" w:rsidP="003B41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2021-2022</w:t>
      </w:r>
      <w:r w:rsidRPr="003B412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</w:p>
    <w:p w:rsidR="001A2F86" w:rsidRPr="00D86CF7" w:rsidRDefault="001A2F86" w:rsidP="00941689">
      <w:pPr>
        <w:rPr>
          <w:sz w:val="28"/>
          <w:szCs w:val="28"/>
        </w:rPr>
      </w:pPr>
    </w:p>
    <w:p w:rsidR="001A2F86" w:rsidRDefault="001A2F86" w:rsidP="00941689">
      <w:r w:rsidRPr="00CB574A">
        <w:t xml:space="preserve">Единица измерения: </w:t>
      </w:r>
      <w:r>
        <w:t xml:space="preserve">тыс. </w:t>
      </w:r>
      <w:r w:rsidRPr="00CB574A">
        <w:t>руб</w:t>
      </w:r>
      <w:r>
        <w:t>.                                                                                    Таблица 2</w:t>
      </w:r>
    </w:p>
    <w:tbl>
      <w:tblPr>
        <w:tblW w:w="5000" w:type="pct"/>
        <w:tblInd w:w="-106" w:type="dxa"/>
        <w:tblLook w:val="0000"/>
      </w:tblPr>
      <w:tblGrid>
        <w:gridCol w:w="3485"/>
        <w:gridCol w:w="295"/>
        <w:gridCol w:w="565"/>
        <w:gridCol w:w="1129"/>
        <w:gridCol w:w="1131"/>
        <w:gridCol w:w="988"/>
        <w:gridCol w:w="988"/>
        <w:gridCol w:w="990"/>
      </w:tblGrid>
      <w:tr w:rsidR="001A2F86" w:rsidTr="00D86CF7">
        <w:trPr>
          <w:trHeight w:val="360"/>
        </w:trPr>
        <w:tc>
          <w:tcPr>
            <w:tcW w:w="18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46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0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1A2F86" w:rsidTr="00D86CF7">
        <w:trPr>
          <w:trHeight w:val="201"/>
        </w:trPr>
        <w:tc>
          <w:tcPr>
            <w:tcW w:w="18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  <w:r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  <w:r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A2F86" w:rsidTr="00D86CF7">
        <w:trPr>
          <w:trHeight w:val="195"/>
        </w:trPr>
        <w:tc>
          <w:tcPr>
            <w:tcW w:w="1821" w:type="pct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91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6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1 400,00</w:t>
            </w:r>
          </w:p>
        </w:tc>
      </w:tr>
      <w:tr w:rsidR="001A2F86" w:rsidTr="00D86CF7">
        <w:trPr>
          <w:trHeight w:val="42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Глава администрации 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</w:tr>
      <w:tr w:rsidR="001A2F86" w:rsidTr="00D86CF7">
        <w:trPr>
          <w:trHeight w:val="63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103,10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103,10</w:t>
            </w:r>
          </w:p>
        </w:tc>
      </w:tr>
      <w:tr w:rsidR="001A2F86" w:rsidTr="00D86CF7">
        <w:trPr>
          <w:trHeight w:val="42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7700051180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103,10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103,10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1 401,80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1 500,40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1 401,80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1 500,40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1 401,80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1 500,40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1 401,80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1 500,40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Коммунального хозяйства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</w:pPr>
            <w:r>
              <w:rPr>
                <w:sz w:val="16"/>
                <w:szCs w:val="16"/>
              </w:rPr>
              <w:t>100,0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предприятиям, физическим лицам - производителям товаров, работ, услуг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1 194,40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392,80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1 194,40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392,80</w:t>
            </w:r>
          </w:p>
        </w:tc>
      </w:tr>
      <w:tr w:rsidR="001A2F86" w:rsidRPr="00D86CF7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2F86" w:rsidRPr="00D86CF7" w:rsidRDefault="001A2F86" w:rsidP="00D8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Pr="00D86CF7" w:rsidRDefault="001A2F86" w:rsidP="00D8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Pr="00D86CF7" w:rsidRDefault="001A2F86" w:rsidP="00D8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Pr="00D86CF7" w:rsidRDefault="001A2F86" w:rsidP="00D8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2F86" w:rsidRPr="00D86CF7" w:rsidRDefault="001A2F86" w:rsidP="00D8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2F86" w:rsidRPr="00D86CF7" w:rsidRDefault="001A2F86" w:rsidP="00D8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F86" w:rsidRPr="00D86CF7" w:rsidRDefault="001A2F86" w:rsidP="00D86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1A2F86" w:rsidTr="00D86CF7">
        <w:trPr>
          <w:trHeight w:val="222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1 194,40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392,80</w:t>
            </w:r>
          </w:p>
        </w:tc>
      </w:tr>
      <w:tr w:rsidR="001A2F86" w:rsidTr="00D86C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A2F86" w:rsidRDefault="001A2F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1 194,40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392,80</w:t>
            </w:r>
          </w:p>
        </w:tc>
      </w:tr>
      <w:tr w:rsidR="001A2F86" w:rsidTr="00D86CF7">
        <w:trPr>
          <w:trHeight w:val="24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999000000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120,00</w:t>
            </w:r>
          </w:p>
        </w:tc>
      </w:tr>
      <w:tr w:rsidR="001A2F86" w:rsidTr="00D86CF7">
        <w:trPr>
          <w:trHeight w:val="375"/>
        </w:trPr>
        <w:tc>
          <w:tcPr>
            <w:tcW w:w="1821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54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A2F86" w:rsidRDefault="001A2F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1A2F86" w:rsidRDefault="001A2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2F86" w:rsidRDefault="001A2F8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4 255,90</w:t>
            </w:r>
          </w:p>
        </w:tc>
        <w:tc>
          <w:tcPr>
            <w:tcW w:w="5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2F86" w:rsidRDefault="001A2F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3 616,30</w:t>
            </w:r>
          </w:p>
        </w:tc>
      </w:tr>
    </w:tbl>
    <w:p w:rsidR="001A2F86" w:rsidRPr="00CB574A" w:rsidRDefault="001A2F86" w:rsidP="00CB574A">
      <w:pPr>
        <w:jc w:val="right"/>
      </w:pPr>
    </w:p>
    <w:sectPr w:rsidR="001A2F86" w:rsidRPr="00CB574A" w:rsidSect="006A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120"/>
    <w:rsid w:val="00023BA1"/>
    <w:rsid w:val="000245E6"/>
    <w:rsid w:val="0005150C"/>
    <w:rsid w:val="000516D9"/>
    <w:rsid w:val="00063079"/>
    <w:rsid w:val="000661BC"/>
    <w:rsid w:val="00097FA6"/>
    <w:rsid w:val="000B6D38"/>
    <w:rsid w:val="000D009F"/>
    <w:rsid w:val="00126019"/>
    <w:rsid w:val="001428EA"/>
    <w:rsid w:val="001617D1"/>
    <w:rsid w:val="001866AA"/>
    <w:rsid w:val="001921B2"/>
    <w:rsid w:val="001927BB"/>
    <w:rsid w:val="001A2F86"/>
    <w:rsid w:val="001E6E75"/>
    <w:rsid w:val="001F4D5D"/>
    <w:rsid w:val="001F71A6"/>
    <w:rsid w:val="002625CB"/>
    <w:rsid w:val="002E5DB6"/>
    <w:rsid w:val="003237DF"/>
    <w:rsid w:val="003808F7"/>
    <w:rsid w:val="003974A6"/>
    <w:rsid w:val="003B408F"/>
    <w:rsid w:val="003B4120"/>
    <w:rsid w:val="003B463C"/>
    <w:rsid w:val="003D6657"/>
    <w:rsid w:val="003F5DE8"/>
    <w:rsid w:val="003F6418"/>
    <w:rsid w:val="00417417"/>
    <w:rsid w:val="004627AC"/>
    <w:rsid w:val="004D639A"/>
    <w:rsid w:val="004E76BF"/>
    <w:rsid w:val="004F7442"/>
    <w:rsid w:val="00500FBE"/>
    <w:rsid w:val="00511FA8"/>
    <w:rsid w:val="005532BB"/>
    <w:rsid w:val="005666B5"/>
    <w:rsid w:val="0057482D"/>
    <w:rsid w:val="00581867"/>
    <w:rsid w:val="00590618"/>
    <w:rsid w:val="00594038"/>
    <w:rsid w:val="005F204D"/>
    <w:rsid w:val="005F5B46"/>
    <w:rsid w:val="00657156"/>
    <w:rsid w:val="00667760"/>
    <w:rsid w:val="006800EC"/>
    <w:rsid w:val="0068117A"/>
    <w:rsid w:val="006A30D5"/>
    <w:rsid w:val="006B0D58"/>
    <w:rsid w:val="00764506"/>
    <w:rsid w:val="007F75CA"/>
    <w:rsid w:val="00846CBA"/>
    <w:rsid w:val="008C0C4F"/>
    <w:rsid w:val="008C774F"/>
    <w:rsid w:val="008E76D0"/>
    <w:rsid w:val="00941689"/>
    <w:rsid w:val="00985F19"/>
    <w:rsid w:val="009A6765"/>
    <w:rsid w:val="00A02146"/>
    <w:rsid w:val="00A12394"/>
    <w:rsid w:val="00A26BFB"/>
    <w:rsid w:val="00A41E29"/>
    <w:rsid w:val="00AB2DC1"/>
    <w:rsid w:val="00AC18BE"/>
    <w:rsid w:val="00AE033E"/>
    <w:rsid w:val="00B5201D"/>
    <w:rsid w:val="00B712B3"/>
    <w:rsid w:val="00BB0153"/>
    <w:rsid w:val="00BD41F2"/>
    <w:rsid w:val="00BD5B11"/>
    <w:rsid w:val="00C07AB6"/>
    <w:rsid w:val="00C164D5"/>
    <w:rsid w:val="00C701F1"/>
    <w:rsid w:val="00CB526E"/>
    <w:rsid w:val="00CB574A"/>
    <w:rsid w:val="00CE2E82"/>
    <w:rsid w:val="00CF08B8"/>
    <w:rsid w:val="00D065CF"/>
    <w:rsid w:val="00D352FE"/>
    <w:rsid w:val="00D56EAD"/>
    <w:rsid w:val="00D6204A"/>
    <w:rsid w:val="00D85ACB"/>
    <w:rsid w:val="00D86CF7"/>
    <w:rsid w:val="00DD31F2"/>
    <w:rsid w:val="00DF2AE4"/>
    <w:rsid w:val="00DF4A31"/>
    <w:rsid w:val="00E3088C"/>
    <w:rsid w:val="00E3574B"/>
    <w:rsid w:val="00EC2CEF"/>
    <w:rsid w:val="00EF1DFC"/>
    <w:rsid w:val="00EF7E47"/>
    <w:rsid w:val="00F32FE4"/>
    <w:rsid w:val="00F34027"/>
    <w:rsid w:val="00F60815"/>
    <w:rsid w:val="00F74391"/>
    <w:rsid w:val="00FB0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12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412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4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</Pages>
  <Words>438</Words>
  <Characters>2497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2017-11-24T04:01:00Z</dcterms:created>
  <dcterms:modified xsi:type="dcterms:W3CDTF">2001-12-31T23:24:00Z</dcterms:modified>
</cp:coreProperties>
</file>